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北京市大兴区黄村镇退役军人服务站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——清明节烈士墓祭扫、烈士纪念日祭扫项目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项目申报单位（科室）：退役军人服务站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主管部门（区直或镇）：大兴区退役军人事务局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6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清明节烈士墓祭扫、烈士纪念日祭扫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退役军人服务站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大兴区退役军人事务局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盛亚杰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69253827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人员政策类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2025年完成清明节烈士墓祭扫、烈士纪念日祭扫工作，预计购买12个花篮，100支零散菊花，共需10000元。</w:t>
            </w: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6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5"/>
        <w:gridCol w:w="749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27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749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27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2025年完成清明节烈士墓祭扫、烈士纪念日祭扫工作，预计购买12个花篮，100支零散菊花，共需10000元。</w:t>
            </w:r>
          </w:p>
        </w:tc>
        <w:tc>
          <w:tcPr>
            <w:tcW w:w="749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275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749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60</w:t>
            </w: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6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退役军人服务站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西配楼320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69262651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102600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大兴区退役军人事务局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黄磊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退役军人服务站示范创建试点建设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</w:t>
            </w:r>
            <w:r>
              <w:rPr>
                <w:rFonts w:hint="default" w:ascii="Arial" w:hAnsi="Arial" w:eastAsia="宋体" w:cs="Arial"/>
                <w:b w:val="0"/>
                <w:bCs w:val="0"/>
                <w:sz w:val="28"/>
                <w:szCs w:val="28"/>
                <w:lang w:val="en-US" w:eastAsia="zh-CN"/>
              </w:rPr>
              <w:t>√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       2.新增项目□</w:t>
            </w: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主要工作内容：2025年完成清明节烈士墓祭扫、烈士纪念日祭扫工作，预计购买12个花篮，100支零散菊花，共需10000元。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1</w:t>
      </w:r>
      <w:bookmarkStart w:id="0" w:name="_GoBack"/>
      <w:bookmarkEnd w:id="0"/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万元。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2025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年内完成</w:t>
      </w:r>
    </w:p>
    <w:tbl>
      <w:tblPr>
        <w:tblStyle w:val="6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退役军人服务站示范创建试点建设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年底前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按要求完成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6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粗黑宋简体">
    <w:altName w:val="宋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B53ED7"/>
    <w:rsid w:val="050E1AFF"/>
    <w:rsid w:val="09AA3275"/>
    <w:rsid w:val="0A5D4D63"/>
    <w:rsid w:val="0DB11976"/>
    <w:rsid w:val="120F28BD"/>
    <w:rsid w:val="13F73D10"/>
    <w:rsid w:val="161133F9"/>
    <w:rsid w:val="1A0B1A53"/>
    <w:rsid w:val="1CD0282B"/>
    <w:rsid w:val="2C3A6A6A"/>
    <w:rsid w:val="2F471EE1"/>
    <w:rsid w:val="308113CB"/>
    <w:rsid w:val="34B53ED7"/>
    <w:rsid w:val="34F279A9"/>
    <w:rsid w:val="3BCF131E"/>
    <w:rsid w:val="3DE44A81"/>
    <w:rsid w:val="43157C78"/>
    <w:rsid w:val="478B17FC"/>
    <w:rsid w:val="4C423A39"/>
    <w:rsid w:val="4F815F87"/>
    <w:rsid w:val="51E210CD"/>
    <w:rsid w:val="54F9326F"/>
    <w:rsid w:val="55092C73"/>
    <w:rsid w:val="59467262"/>
    <w:rsid w:val="625005B0"/>
    <w:rsid w:val="649962A7"/>
    <w:rsid w:val="651C2939"/>
    <w:rsid w:val="69A25385"/>
    <w:rsid w:val="6D535020"/>
    <w:rsid w:val="7C8D7F4E"/>
    <w:rsid w:val="7FED5A8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Administrator</cp:lastModifiedBy>
  <cp:lastPrinted>2018-09-07T03:15:00Z</cp:lastPrinted>
  <dcterms:modified xsi:type="dcterms:W3CDTF">2024-07-15T02:20:10Z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2052-10.8.0.6253</vt:lpwstr>
  </property>
</Properties>
</file>